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7E4F7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417AF0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BA25B1C" w14:textId="302E0511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</w:t>
      </w:r>
      <w:r w:rsidR="004D01F5">
        <w:rPr>
          <w:rFonts w:ascii="Corbel" w:hAnsi="Corbel"/>
          <w:i/>
          <w:smallCaps/>
          <w:sz w:val="24"/>
          <w:szCs w:val="24"/>
        </w:rPr>
        <w:t>2021 - 2023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2E8E2A99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04F8DD" w14:textId="4876F5C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4D01F5">
        <w:rPr>
          <w:rFonts w:ascii="Corbel" w:hAnsi="Corbel"/>
          <w:sz w:val="20"/>
          <w:szCs w:val="20"/>
        </w:rPr>
        <w:t>2022/2023</w:t>
      </w:r>
      <w:r>
        <w:rPr>
          <w:rFonts w:ascii="Corbel" w:hAnsi="Corbel"/>
          <w:sz w:val="20"/>
          <w:szCs w:val="20"/>
        </w:rPr>
        <w:t>...............</w:t>
      </w:r>
    </w:p>
    <w:p w14:paraId="1CCC027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8844D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B113BAB" w14:textId="77777777" w:rsidTr="00B819C8">
        <w:tc>
          <w:tcPr>
            <w:tcW w:w="2694" w:type="dxa"/>
            <w:vAlign w:val="center"/>
          </w:tcPr>
          <w:p w14:paraId="5BC58D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E18752" w14:textId="5272040D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Ekorozwój</w:t>
            </w:r>
          </w:p>
        </w:tc>
      </w:tr>
      <w:tr w:rsidR="0085747A" w:rsidRPr="009C54AE" w14:paraId="0282701B" w14:textId="77777777" w:rsidTr="00B819C8">
        <w:tc>
          <w:tcPr>
            <w:tcW w:w="2694" w:type="dxa"/>
            <w:vAlign w:val="center"/>
          </w:tcPr>
          <w:p w14:paraId="7F2AD1A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8B9FF4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76F680C" w14:textId="77777777" w:rsidTr="00B819C8">
        <w:tc>
          <w:tcPr>
            <w:tcW w:w="2694" w:type="dxa"/>
            <w:vAlign w:val="center"/>
          </w:tcPr>
          <w:p w14:paraId="6113693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0B83FAB" w14:textId="7A7B232D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</w:t>
            </w:r>
            <w:r w:rsidR="000318BA">
              <w:rPr>
                <w:rFonts w:ascii="Corbel" w:hAnsi="Corbel"/>
                <w:b w:val="0"/>
                <w:sz w:val="24"/>
                <w:szCs w:val="24"/>
              </w:rPr>
              <w:t>Nauk Humanistycznych</w:t>
            </w:r>
          </w:p>
        </w:tc>
      </w:tr>
      <w:tr w:rsidR="0085747A" w:rsidRPr="009C54AE" w14:paraId="3AE05A28" w14:textId="77777777" w:rsidTr="00B819C8">
        <w:tc>
          <w:tcPr>
            <w:tcW w:w="2694" w:type="dxa"/>
            <w:vAlign w:val="center"/>
          </w:tcPr>
          <w:p w14:paraId="07F787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E255FFE" w14:textId="04E49D29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5A49C1DE" w14:textId="77777777" w:rsidTr="00B819C8">
        <w:tc>
          <w:tcPr>
            <w:tcW w:w="2694" w:type="dxa"/>
            <w:vAlign w:val="center"/>
          </w:tcPr>
          <w:p w14:paraId="4BEF83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A4FB4E" w14:textId="340C4AA6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6CF458FF" w14:textId="77777777" w:rsidTr="00B819C8">
        <w:tc>
          <w:tcPr>
            <w:tcW w:w="2694" w:type="dxa"/>
            <w:vAlign w:val="center"/>
          </w:tcPr>
          <w:p w14:paraId="5A9F360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E82586" w14:textId="352A05F4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39459F81" w14:textId="77777777" w:rsidTr="00B819C8">
        <w:tc>
          <w:tcPr>
            <w:tcW w:w="2694" w:type="dxa"/>
            <w:vAlign w:val="center"/>
          </w:tcPr>
          <w:p w14:paraId="75072E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85C0E3" w14:textId="015D9237" w:rsidR="0085747A" w:rsidRPr="009C54AE" w:rsidRDefault="00031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F45465F" w14:textId="77777777" w:rsidTr="00B819C8">
        <w:tc>
          <w:tcPr>
            <w:tcW w:w="2694" w:type="dxa"/>
            <w:vAlign w:val="center"/>
          </w:tcPr>
          <w:p w14:paraId="3F04E5F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9F60C5E" w14:textId="0FC9A2BC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C10E055" w14:textId="77777777" w:rsidTr="00B819C8">
        <w:tc>
          <w:tcPr>
            <w:tcW w:w="2694" w:type="dxa"/>
            <w:vAlign w:val="center"/>
          </w:tcPr>
          <w:p w14:paraId="0FA964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078F9B7" w14:textId="4F12EF14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4</w:t>
            </w:r>
          </w:p>
        </w:tc>
      </w:tr>
      <w:tr w:rsidR="0085747A" w:rsidRPr="009C54AE" w14:paraId="0CFB0222" w14:textId="77777777" w:rsidTr="00B819C8">
        <w:tc>
          <w:tcPr>
            <w:tcW w:w="2694" w:type="dxa"/>
            <w:vAlign w:val="center"/>
          </w:tcPr>
          <w:p w14:paraId="5E7B0AA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546031" w14:textId="0DA6C400" w:rsidR="0085747A" w:rsidRPr="009C54AE" w:rsidRDefault="00031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4C53D9D5" w14:textId="77777777" w:rsidTr="00B819C8">
        <w:tc>
          <w:tcPr>
            <w:tcW w:w="2694" w:type="dxa"/>
            <w:vAlign w:val="center"/>
          </w:tcPr>
          <w:p w14:paraId="148D8D0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67DB46" w14:textId="2E0D3EAD" w:rsidR="00923D7D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4319A14A" w14:textId="77777777" w:rsidTr="00B819C8">
        <w:tc>
          <w:tcPr>
            <w:tcW w:w="2694" w:type="dxa"/>
            <w:vAlign w:val="center"/>
          </w:tcPr>
          <w:p w14:paraId="47D88C3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987A033" w14:textId="653A466D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976133">
              <w:rPr>
                <w:rFonts w:ascii="Corbel" w:hAnsi="Corbel"/>
                <w:b w:val="0"/>
                <w:sz w:val="24"/>
                <w:szCs w:val="24"/>
              </w:rPr>
              <w:t>Magdalena Michalik-Jeżowska, prof. UR</w:t>
            </w:r>
          </w:p>
        </w:tc>
      </w:tr>
      <w:tr w:rsidR="0085747A" w:rsidRPr="009C54AE" w14:paraId="1980FB59" w14:textId="77777777" w:rsidTr="00B819C8">
        <w:tc>
          <w:tcPr>
            <w:tcW w:w="2694" w:type="dxa"/>
            <w:vAlign w:val="center"/>
          </w:tcPr>
          <w:p w14:paraId="494D68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B96C6A" w14:textId="11E52D7F" w:rsidR="0085747A" w:rsidRPr="009C54AE" w:rsidRDefault="0097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04373AD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5D8CB6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FF257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F4C851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1D534EE" w14:textId="77777777" w:rsidTr="00B21DC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AFB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0B17F1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52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AE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8A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A4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7A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36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79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39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ED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1E71C96" w14:textId="77777777" w:rsidTr="00B21DC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3DE3" w14:textId="200F0A20" w:rsidR="00015B8F" w:rsidRPr="009C54AE" w:rsidRDefault="0097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2CD8" w14:textId="4784BC73" w:rsidR="00015B8F" w:rsidRPr="009C54AE" w:rsidRDefault="0097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43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728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AC0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A1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ED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15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3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C8E0" w14:textId="4A3E6E5B" w:rsidR="00015B8F" w:rsidRPr="009C54AE" w:rsidRDefault="0097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C5165C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9B9B91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FF6E4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63613A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76133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39CA53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B7A13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3CBA05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976133">
        <w:rPr>
          <w:rFonts w:ascii="Corbel" w:hAnsi="Corbel"/>
          <w:b w:val="0"/>
          <w:smallCaps w:val="0"/>
          <w:szCs w:val="24"/>
          <w:u w:val="single"/>
        </w:rPr>
        <w:t>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75B93445" w14:textId="240F37E4" w:rsidR="009C54AE" w:rsidRDefault="00B21DC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D172ED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6C6D4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3451DFB" w14:textId="77777777" w:rsidTr="00745302">
        <w:tc>
          <w:tcPr>
            <w:tcW w:w="9670" w:type="dxa"/>
          </w:tcPr>
          <w:p w14:paraId="23A93D12" w14:textId="1533C05F" w:rsidR="0085747A" w:rsidRPr="009C54AE" w:rsidRDefault="0097613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Gotowość dyskutowania prezentowanych treści.</w:t>
            </w:r>
          </w:p>
          <w:p w14:paraId="2E98B42E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D9BF4C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30A8B4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68CF3F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78ED4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2348C4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498EB56F" w14:textId="77777777" w:rsidTr="00923D7D">
        <w:tc>
          <w:tcPr>
            <w:tcW w:w="851" w:type="dxa"/>
            <w:vAlign w:val="center"/>
          </w:tcPr>
          <w:p w14:paraId="54F52E9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0951A9" w14:textId="234BBC35" w:rsidR="0085747A" w:rsidRPr="009C54AE" w:rsidRDefault="0097613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podstawowymi wiadomościami na temat ekorozwoju.</w:t>
            </w:r>
          </w:p>
        </w:tc>
      </w:tr>
      <w:tr w:rsidR="0085747A" w:rsidRPr="009C54AE" w14:paraId="4B1ED861" w14:textId="77777777" w:rsidTr="00923D7D">
        <w:tc>
          <w:tcPr>
            <w:tcW w:w="851" w:type="dxa"/>
            <w:vAlign w:val="center"/>
          </w:tcPr>
          <w:p w14:paraId="02D33287" w14:textId="67AE5FDA" w:rsidR="0085747A" w:rsidRPr="009C54AE" w:rsidRDefault="0097613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B46184A" w14:textId="75C222D0" w:rsidR="0085747A" w:rsidRPr="009C54AE" w:rsidRDefault="0097613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na problematykę ekologiczną.</w:t>
            </w:r>
          </w:p>
        </w:tc>
      </w:tr>
      <w:tr w:rsidR="0085747A" w:rsidRPr="009C54AE" w14:paraId="6E1A4C9B" w14:textId="77777777" w:rsidTr="00923D7D">
        <w:tc>
          <w:tcPr>
            <w:tcW w:w="851" w:type="dxa"/>
            <w:vAlign w:val="center"/>
          </w:tcPr>
          <w:p w14:paraId="795FD7A1" w14:textId="2CFC5A86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7613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CE025E2" w14:textId="59A07098" w:rsidR="0085747A" w:rsidRPr="009C54AE" w:rsidRDefault="0097613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Promowanie wzorców konsumpcji przyjaznych dla środowiska naturalnego.</w:t>
            </w:r>
          </w:p>
        </w:tc>
      </w:tr>
    </w:tbl>
    <w:p w14:paraId="01F9B9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5762F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77DBA9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000595" w:rsidRPr="009C54AE" w14:paraId="4F5F80C1" w14:textId="77777777" w:rsidTr="0071620A">
        <w:tc>
          <w:tcPr>
            <w:tcW w:w="1701" w:type="dxa"/>
            <w:vAlign w:val="center"/>
          </w:tcPr>
          <w:p w14:paraId="7D6BF73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1F6DF7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6E7381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00595" w:rsidRPr="009C54AE" w14:paraId="788B8C0E" w14:textId="77777777" w:rsidTr="005E6E85">
        <w:tc>
          <w:tcPr>
            <w:tcW w:w="1701" w:type="dxa"/>
          </w:tcPr>
          <w:p w14:paraId="2EDCF72D" w14:textId="4E58B81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0FA6D51B" w14:textId="77777777" w:rsidR="00976133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2A8FA3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BF982E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09E2E3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DB4102" w14:textId="130BFF95" w:rsidR="00976133" w:rsidRPr="009C54AE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BE5CAC6" w14:textId="77777777" w:rsidR="0085747A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3F5A44EA" w14:textId="3BAFDC5A" w:rsidR="00380D41" w:rsidRDefault="00380D41" w:rsidP="0038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 pogłębionym stopniu znaczenie wiedzy o </w:t>
            </w:r>
            <w:r w:rsidR="0000059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ko</w:t>
            </w:r>
            <w:r w:rsidR="00000595">
              <w:rPr>
                <w:rFonts w:ascii="Corbel" w:hAnsi="Corbel"/>
                <w:sz w:val="24"/>
                <w:szCs w:val="24"/>
              </w:rPr>
              <w:t>rozwoju</w:t>
            </w:r>
            <w:r>
              <w:rPr>
                <w:rFonts w:ascii="Corbel" w:hAnsi="Corbel"/>
                <w:sz w:val="24"/>
                <w:szCs w:val="24"/>
              </w:rPr>
              <w:t xml:space="preserve"> w systemie nauk oraz jej specyfikę metodologiczną</w:t>
            </w:r>
            <w:r w:rsidR="00000595">
              <w:rPr>
                <w:rFonts w:ascii="Corbel" w:hAnsi="Corbel"/>
                <w:sz w:val="24"/>
                <w:szCs w:val="24"/>
              </w:rPr>
              <w:t>;</w:t>
            </w:r>
          </w:p>
          <w:p w14:paraId="77A41EE4" w14:textId="77777777" w:rsidR="00976133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2705BC" w14:textId="77777777" w:rsidR="00000595" w:rsidRDefault="00000595" w:rsidP="0038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7F59BBD8" w14:textId="483F8738" w:rsidR="00976133" w:rsidRPr="009C54AE" w:rsidRDefault="00380D41" w:rsidP="00380D41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fundamentalne dylematy związane z </w:t>
            </w:r>
            <w:r w:rsidR="0000059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ko</w:t>
            </w:r>
            <w:r w:rsidR="00000595">
              <w:rPr>
                <w:rFonts w:ascii="Corbel" w:hAnsi="Corbel"/>
                <w:sz w:val="24"/>
                <w:szCs w:val="24"/>
              </w:rPr>
              <w:t>rozwojem</w:t>
            </w:r>
            <w:r>
              <w:rPr>
                <w:rFonts w:ascii="Corbel" w:hAnsi="Corbel"/>
                <w:sz w:val="24"/>
                <w:szCs w:val="24"/>
              </w:rPr>
              <w:t xml:space="preserve"> we współczesnym świecie</w:t>
            </w:r>
            <w:r w:rsidR="0000059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16C8A5A" w14:textId="5C459387" w:rsidR="00976133" w:rsidRDefault="00B21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C3993CE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5D0EDB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C8A8BA" w14:textId="0E987801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40658E" w14:textId="77777777" w:rsidR="00B21DC5" w:rsidRDefault="00B21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8850AB" w14:textId="5B2DFEE5" w:rsidR="00976133" w:rsidRPr="009C54AE" w:rsidRDefault="00B21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000595" w:rsidRPr="009C54AE" w14:paraId="0EA64CA6" w14:textId="77777777" w:rsidTr="005E6E85">
        <w:tc>
          <w:tcPr>
            <w:tcW w:w="1701" w:type="dxa"/>
          </w:tcPr>
          <w:p w14:paraId="1ADADEFC" w14:textId="78E562CB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7613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490A527F" w14:textId="77777777" w:rsidR="008D06A7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A51C17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24C2B33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88F06C" w14:textId="58BA29E0" w:rsidR="008D06A7" w:rsidRPr="009C54AE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EK_04-</w:t>
            </w:r>
          </w:p>
        </w:tc>
        <w:tc>
          <w:tcPr>
            <w:tcW w:w="6096" w:type="dxa"/>
          </w:tcPr>
          <w:p w14:paraId="427730FE" w14:textId="75E1D4AA" w:rsidR="0085747A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0BA960EF" w14:textId="48334EE1" w:rsidR="00380D41" w:rsidRDefault="00380D41" w:rsidP="0038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prowadzić debatę; merytorycznie argumentować z wykorzystaniem poglądów własnych oraz innych autorów</w:t>
            </w:r>
            <w:r w:rsidR="00000595">
              <w:rPr>
                <w:rFonts w:ascii="Corbel" w:hAnsi="Corbel"/>
                <w:sz w:val="24"/>
                <w:szCs w:val="24"/>
              </w:rPr>
              <w:t>;</w:t>
            </w:r>
          </w:p>
          <w:p w14:paraId="73A87664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17334A" w14:textId="301BF382" w:rsidR="00976133" w:rsidRDefault="00380D41" w:rsidP="00380D41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samodzielnie zdobywać wiedzę i rozwijać umiejętności badawcze przez całe życie oraz kierować rozwojem innych w zakresie wiedzy i umiejętności związanej z </w:t>
            </w:r>
            <w:r w:rsidR="0000059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ko</w:t>
            </w:r>
            <w:r w:rsidR="00000595">
              <w:rPr>
                <w:rFonts w:ascii="Corbel" w:hAnsi="Corbel"/>
                <w:sz w:val="24"/>
                <w:szCs w:val="24"/>
              </w:rPr>
              <w:t>rozwojem.</w:t>
            </w:r>
          </w:p>
          <w:p w14:paraId="4C7C121C" w14:textId="719F5F48" w:rsidR="00976133" w:rsidRPr="009C54AE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BF88018" w14:textId="7C14C7B5" w:rsidR="008D06A7" w:rsidRDefault="00B21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698B7F4D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E027BA" w14:textId="7625BABF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7A3A35" w14:textId="0C17D0CF" w:rsidR="00B21DC5" w:rsidRDefault="00B21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8B2489B" w14:textId="77777777" w:rsidR="00B21DC5" w:rsidRDefault="00B21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CFA2D3" w14:textId="25743519" w:rsidR="008D06A7" w:rsidRPr="009C54AE" w:rsidRDefault="00B21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000595" w:rsidRPr="009C54AE" w14:paraId="5B0CBAC8" w14:textId="77777777" w:rsidTr="005E6E85">
        <w:tc>
          <w:tcPr>
            <w:tcW w:w="1701" w:type="dxa"/>
          </w:tcPr>
          <w:p w14:paraId="1CD74789" w14:textId="715B5AE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D06A7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40B0FDF3" w14:textId="77777777" w:rsidR="0085747A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01B54D45" w14:textId="3B598883" w:rsidR="008D06A7" w:rsidRDefault="00380D41" w:rsidP="00380D41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krytycznej oceny posiadanej przez siebie wiedzy, przyjmowania nowych idei, zmiany opinii w świetle dostępnych nowych argumentów oraz uznania znaczenia wiedzy w określaniu metod osiągania zakładanych przez siebie celów</w:t>
            </w:r>
            <w:r w:rsidR="00000595">
              <w:rPr>
                <w:rFonts w:ascii="Corbel" w:hAnsi="Corbel"/>
                <w:sz w:val="24"/>
                <w:szCs w:val="24"/>
              </w:rPr>
              <w:t>.</w:t>
            </w:r>
          </w:p>
          <w:p w14:paraId="09E01456" w14:textId="610B186F" w:rsidR="008D06A7" w:rsidRPr="009C54AE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7478D83E" w14:textId="61FAE621" w:rsidR="0085747A" w:rsidRPr="009C54AE" w:rsidRDefault="00B21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126679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3DCA6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D898DA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10B41A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E1C61E" w14:textId="77777777" w:rsidTr="00923D7D">
        <w:tc>
          <w:tcPr>
            <w:tcW w:w="9639" w:type="dxa"/>
          </w:tcPr>
          <w:p w14:paraId="27E204E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9614D5" w14:textId="77777777" w:rsidTr="00923D7D">
        <w:tc>
          <w:tcPr>
            <w:tcW w:w="9639" w:type="dxa"/>
          </w:tcPr>
          <w:p w14:paraId="1C43A829" w14:textId="689CC94D" w:rsidR="0085747A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Świadomość ekologiczna</w:t>
            </w:r>
            <w:r w:rsidR="007750BC">
              <w:rPr>
                <w:rFonts w:ascii="Corbel" w:hAnsi="Corbel"/>
                <w:sz w:val="24"/>
                <w:szCs w:val="24"/>
              </w:rPr>
              <w:t xml:space="preserve">. </w:t>
            </w:r>
            <w:r w:rsidR="00542D94">
              <w:rPr>
                <w:rFonts w:ascii="Corbel" w:hAnsi="Corbel"/>
                <w:sz w:val="24"/>
                <w:szCs w:val="24"/>
              </w:rPr>
              <w:t>Biocentryzm – nowy model stosunku człowieka do Przyrody</w:t>
            </w:r>
            <w:r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047A297B" w14:textId="68F2800D" w:rsidR="00E93986" w:rsidRPr="00E93986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zrównoważonego rozwoju (3 h).</w:t>
            </w:r>
          </w:p>
        </w:tc>
      </w:tr>
      <w:tr w:rsidR="0085747A" w:rsidRPr="009C54AE" w14:paraId="55B2EE26" w14:textId="77777777" w:rsidTr="00923D7D">
        <w:tc>
          <w:tcPr>
            <w:tcW w:w="9639" w:type="dxa"/>
          </w:tcPr>
          <w:p w14:paraId="01B42204" w14:textId="77777777" w:rsidR="0085747A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ekorozwoju (2 h).</w:t>
            </w:r>
          </w:p>
          <w:p w14:paraId="0FFFD0C6" w14:textId="77777777" w:rsidR="00E93986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Prawa ekorozwoju: prawo celu, prawo skali i jakości, prawo regionu (2 h).</w:t>
            </w:r>
          </w:p>
          <w:p w14:paraId="61AA19F6" w14:textId="65DED07D" w:rsidR="00E93986" w:rsidRPr="009C54AE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Wskaźniki ekorozwoju (2 h).</w:t>
            </w:r>
          </w:p>
        </w:tc>
      </w:tr>
      <w:tr w:rsidR="0085747A" w:rsidRPr="009C54AE" w14:paraId="271E63F6" w14:textId="77777777" w:rsidTr="00923D7D">
        <w:tc>
          <w:tcPr>
            <w:tcW w:w="9639" w:type="dxa"/>
          </w:tcPr>
          <w:p w14:paraId="48D19AE4" w14:textId="77777777" w:rsidR="0085747A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Dbałość o zachowanie systemów przyrodniczych – ochrona: bi</w:t>
            </w:r>
            <w:r w:rsidR="00E668F7">
              <w:rPr>
                <w:rFonts w:ascii="Corbel" w:hAnsi="Corbel"/>
                <w:sz w:val="24"/>
                <w:szCs w:val="24"/>
              </w:rPr>
              <w:t>oróżnorodności, krajobrazu, żywych i nieożywionych zasobów przyrody (2 h).</w:t>
            </w:r>
          </w:p>
          <w:p w14:paraId="4C670457" w14:textId="1330999D" w:rsidR="00E668F7" w:rsidRPr="009C54AE" w:rsidRDefault="00E668F7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Założenia ekonomii środowiskowej i ekologicznej (2 h).</w:t>
            </w:r>
          </w:p>
        </w:tc>
      </w:tr>
    </w:tbl>
    <w:p w14:paraId="53ED8C7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33731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FD452B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DC46EB" w14:textId="77777777" w:rsidTr="00923D7D">
        <w:tc>
          <w:tcPr>
            <w:tcW w:w="9639" w:type="dxa"/>
          </w:tcPr>
          <w:p w14:paraId="6F750F6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EA635DC" w14:textId="77777777" w:rsidTr="00923D7D">
        <w:tc>
          <w:tcPr>
            <w:tcW w:w="9639" w:type="dxa"/>
          </w:tcPr>
          <w:p w14:paraId="35998C4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B35D4D3" w14:textId="77777777" w:rsidTr="00923D7D">
        <w:tc>
          <w:tcPr>
            <w:tcW w:w="9639" w:type="dxa"/>
          </w:tcPr>
          <w:p w14:paraId="296D251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EB8B317" w14:textId="77777777" w:rsidTr="00923D7D">
        <w:tc>
          <w:tcPr>
            <w:tcW w:w="9639" w:type="dxa"/>
          </w:tcPr>
          <w:p w14:paraId="3B32963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EBB32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858F9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4E333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2D629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72B0587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E668F7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E668F7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87FF65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01B4465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11BC5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669FA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080F5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40E9C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562C1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2F4542" w14:textId="77777777" w:rsidR="00BC73CA" w:rsidRPr="009C54AE" w:rsidRDefault="00BC73CA" w:rsidP="00BC73C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2780EA8A" w14:textId="77777777" w:rsidR="00BC73CA" w:rsidRPr="009C54AE" w:rsidRDefault="00BC73CA" w:rsidP="00BC73C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B289C0" w14:textId="77777777" w:rsidR="00BC73CA" w:rsidRPr="009C54AE" w:rsidRDefault="00BC73CA" w:rsidP="00BC73C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75B4785" w14:textId="77777777" w:rsidR="00BC73CA" w:rsidRPr="009C54AE" w:rsidRDefault="00BC73CA" w:rsidP="00BC73C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C73CA" w:rsidRPr="009C54AE" w14:paraId="607A4F10" w14:textId="77777777" w:rsidTr="008768E9">
        <w:tc>
          <w:tcPr>
            <w:tcW w:w="1962" w:type="dxa"/>
            <w:vAlign w:val="center"/>
          </w:tcPr>
          <w:p w14:paraId="43D378B5" w14:textId="77777777" w:rsidR="00BC73CA" w:rsidRPr="009C54AE" w:rsidRDefault="00BC73CA" w:rsidP="008768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2CA84DB" w14:textId="77777777" w:rsidR="00BC73CA" w:rsidRPr="009C54AE" w:rsidRDefault="00BC73CA" w:rsidP="008768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E579BE0" w14:textId="77777777" w:rsidR="00BC73CA" w:rsidRPr="009C54AE" w:rsidRDefault="00BC73CA" w:rsidP="008768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203C3CF" w14:textId="77777777" w:rsidR="00BC73CA" w:rsidRPr="009C54AE" w:rsidRDefault="00BC73CA" w:rsidP="008768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57B9119" w14:textId="77777777" w:rsidR="00BC73CA" w:rsidRPr="009C54AE" w:rsidRDefault="00BC73CA" w:rsidP="008768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C73CA" w:rsidRPr="009C54AE" w14:paraId="126FFB64" w14:textId="77777777" w:rsidTr="008768E9">
        <w:tc>
          <w:tcPr>
            <w:tcW w:w="1962" w:type="dxa"/>
            <w:tcBorders>
              <w:bottom w:val="single" w:sz="4" w:space="0" w:color="auto"/>
            </w:tcBorders>
          </w:tcPr>
          <w:p w14:paraId="4F37F0A1" w14:textId="1025F403" w:rsidR="00BC73CA" w:rsidRPr="009C54AE" w:rsidRDefault="00BC73CA" w:rsidP="00BC73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  <w:tcBorders>
              <w:bottom w:val="single" w:sz="4" w:space="0" w:color="auto"/>
            </w:tcBorders>
          </w:tcPr>
          <w:p w14:paraId="301725D5" w14:textId="2D2C47E8" w:rsidR="00BC73CA" w:rsidRPr="00E668F7" w:rsidRDefault="00BC73CA" w:rsidP="00BC73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A526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031331F3" w14:textId="77777777" w:rsidR="00BC73CA" w:rsidRPr="009C54AE" w:rsidRDefault="00BC73CA" w:rsidP="00BC73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C73CA" w:rsidRPr="009C54AE" w14:paraId="03B81D6F" w14:textId="77777777" w:rsidTr="008768E9">
        <w:tc>
          <w:tcPr>
            <w:tcW w:w="1962" w:type="dxa"/>
            <w:tcBorders>
              <w:bottom w:val="single" w:sz="4" w:space="0" w:color="auto"/>
            </w:tcBorders>
          </w:tcPr>
          <w:p w14:paraId="6D0BE313" w14:textId="1B0ED822" w:rsidR="00BC73CA" w:rsidRPr="009C54AE" w:rsidRDefault="00BC73CA" w:rsidP="00BC73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bottom w:val="single" w:sz="4" w:space="0" w:color="auto"/>
            </w:tcBorders>
          </w:tcPr>
          <w:p w14:paraId="7C134623" w14:textId="2D3A44DC" w:rsidR="00BC73CA" w:rsidRDefault="00BC73CA" w:rsidP="00BC73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A526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0A769ED6" w14:textId="77777777" w:rsidR="00BC73CA" w:rsidRDefault="00BC73CA" w:rsidP="00BC73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C73CA" w:rsidRPr="009C54AE" w14:paraId="42785386" w14:textId="77777777" w:rsidTr="008768E9">
        <w:tc>
          <w:tcPr>
            <w:tcW w:w="1962" w:type="dxa"/>
            <w:tcBorders>
              <w:bottom w:val="single" w:sz="4" w:space="0" w:color="auto"/>
            </w:tcBorders>
          </w:tcPr>
          <w:p w14:paraId="494DECD0" w14:textId="77777777" w:rsidR="00BC73CA" w:rsidRPr="009C54AE" w:rsidRDefault="00BC73CA" w:rsidP="00BC73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Borders>
              <w:bottom w:val="single" w:sz="4" w:space="0" w:color="auto"/>
            </w:tcBorders>
          </w:tcPr>
          <w:p w14:paraId="4D82B7F6" w14:textId="0755E338" w:rsidR="00BC73CA" w:rsidRDefault="00BC73CA" w:rsidP="00BC73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A526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2AD82E63" w14:textId="77777777" w:rsidR="00BC73CA" w:rsidRDefault="00BC73CA" w:rsidP="00BC73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C73CA" w:rsidRPr="009C54AE" w14:paraId="750807D7" w14:textId="77777777" w:rsidTr="008768E9">
        <w:tc>
          <w:tcPr>
            <w:tcW w:w="1962" w:type="dxa"/>
            <w:tcBorders>
              <w:bottom w:val="single" w:sz="4" w:space="0" w:color="auto"/>
            </w:tcBorders>
          </w:tcPr>
          <w:p w14:paraId="1D290111" w14:textId="77777777" w:rsidR="00BC73CA" w:rsidRPr="009C54AE" w:rsidRDefault="00BC73CA" w:rsidP="00BC73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Borders>
              <w:bottom w:val="single" w:sz="4" w:space="0" w:color="auto"/>
            </w:tcBorders>
          </w:tcPr>
          <w:p w14:paraId="491AA44B" w14:textId="1B150229" w:rsidR="00BC73CA" w:rsidRDefault="00BC73CA" w:rsidP="00BC73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A526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1E1DB727" w14:textId="77777777" w:rsidR="00BC73CA" w:rsidRDefault="00BC73CA" w:rsidP="00BC73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C73CA" w:rsidRPr="009C54AE" w14:paraId="4C486817" w14:textId="77777777" w:rsidTr="008768E9">
        <w:tc>
          <w:tcPr>
            <w:tcW w:w="1962" w:type="dxa"/>
            <w:tcBorders>
              <w:bottom w:val="single" w:sz="4" w:space="0" w:color="auto"/>
            </w:tcBorders>
          </w:tcPr>
          <w:p w14:paraId="5021B78B" w14:textId="77777777" w:rsidR="00BC73CA" w:rsidRPr="009C54AE" w:rsidRDefault="00BC73CA" w:rsidP="00BC73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Borders>
              <w:bottom w:val="single" w:sz="4" w:space="0" w:color="auto"/>
            </w:tcBorders>
          </w:tcPr>
          <w:p w14:paraId="388B33D3" w14:textId="05AAC242" w:rsidR="00BC73CA" w:rsidRDefault="00BC73CA" w:rsidP="00BC73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A526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4F5007CF" w14:textId="77777777" w:rsidR="00BC73CA" w:rsidRDefault="00BC73CA" w:rsidP="00BC73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10CE16AC" w14:textId="77777777" w:rsidR="00BC73CA" w:rsidRPr="009C54AE" w:rsidRDefault="00BC73CA" w:rsidP="00BC73C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486F91" w14:textId="77777777" w:rsidR="00BC73CA" w:rsidRPr="009C54AE" w:rsidRDefault="00BC73CA" w:rsidP="00BC73C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6EECF885" w14:textId="77777777" w:rsidR="00BC73CA" w:rsidRPr="009C54AE" w:rsidRDefault="00BC73CA" w:rsidP="00BC73C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C73CA" w:rsidRPr="009C54AE" w14:paraId="4C1D7FAF" w14:textId="77777777" w:rsidTr="008768E9">
        <w:tc>
          <w:tcPr>
            <w:tcW w:w="9670" w:type="dxa"/>
          </w:tcPr>
          <w:p w14:paraId="14070745" w14:textId="77777777" w:rsidR="00BC73CA" w:rsidRDefault="00BC73CA" w:rsidP="008768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wystawiane jest na podstawie odpowiedniej frekwencji i aktywności na zajęciach oraz kolokwium z zakresu prezentowanych treści (skala ocen 2,0-5,0).</w:t>
            </w:r>
          </w:p>
          <w:p w14:paraId="6CAEACC4" w14:textId="77777777" w:rsidR="00BC73CA" w:rsidRDefault="00BC73CA" w:rsidP="008768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26DF15" w14:textId="77777777" w:rsidR="00BC73CA" w:rsidRPr="00905C86" w:rsidRDefault="00BC73CA" w:rsidP="008768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>Szczegółowe kryteria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aktywności i frekwencji 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:5,0 – znaczna aktywność, wysoki poziom merytoryczny wypowiedzi, min. 80% obecności na zajęciach; 4,5 – znaczna aktywność, dobry poziom merytoryczny wypowiedzi, min. 70% obecności na zajęciach; 4,0 – zauważalna aktywność, dobry poziom merytoryczny wypowiedzi, min. 60% obecności na zajęciach; - 3,5 – zauważalna aktywność, dostateczny poziom merytoryczny wypowiedzi, min. 50% obecności na zajęciach; 3,0 – niska aktywność, dostateczny poziom merytoryczny wypowiedzi, min. 50% 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obecności na zajęciach; 2,0 – bardzo niska lub brak aktywności, niski poziom merytoryczny wypowiedzi, poniżej 50% obecności na zajęciach.</w:t>
            </w:r>
          </w:p>
          <w:p w14:paraId="6248D01D" w14:textId="77777777" w:rsidR="00BC73CA" w:rsidRPr="009C54AE" w:rsidRDefault="00BC73CA" w:rsidP="008768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64DE2D" w14:textId="77777777" w:rsidR="00BC73CA" w:rsidRPr="009C54AE" w:rsidRDefault="00BC73CA" w:rsidP="008768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AC1E92" w14:textId="77777777" w:rsidR="00BC73CA" w:rsidRPr="009C54AE" w:rsidRDefault="00BC73CA" w:rsidP="008768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F30D9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22D89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3DBE2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9C54AE" w14:paraId="37665D48" w14:textId="77777777" w:rsidTr="003E1941">
        <w:tc>
          <w:tcPr>
            <w:tcW w:w="4962" w:type="dxa"/>
            <w:vAlign w:val="center"/>
          </w:tcPr>
          <w:p w14:paraId="058D844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182C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6763A6B" w14:textId="77777777" w:rsidTr="00923D7D">
        <w:tc>
          <w:tcPr>
            <w:tcW w:w="4962" w:type="dxa"/>
          </w:tcPr>
          <w:p w14:paraId="6D155850" w14:textId="6F4DADC1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000595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00059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6E9E800" w14:textId="6F7D20DA" w:rsidR="0085747A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6ADA4120" w14:textId="77777777" w:rsidTr="00923D7D">
        <w:tc>
          <w:tcPr>
            <w:tcW w:w="4962" w:type="dxa"/>
          </w:tcPr>
          <w:p w14:paraId="70ABDC5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C3185D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2E79F61" w14:textId="2E62434F" w:rsidR="00C61DC5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5558F21" w14:textId="77777777" w:rsidTr="00923D7D">
        <w:tc>
          <w:tcPr>
            <w:tcW w:w="4962" w:type="dxa"/>
          </w:tcPr>
          <w:p w14:paraId="5201504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77089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34B930F" w14:textId="120FCB03" w:rsidR="00C61DC5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(przygotowanie do kolokwium)</w:t>
            </w:r>
          </w:p>
        </w:tc>
      </w:tr>
      <w:tr w:rsidR="0085747A" w:rsidRPr="009C54AE" w14:paraId="4F169531" w14:textId="77777777" w:rsidTr="00923D7D">
        <w:tc>
          <w:tcPr>
            <w:tcW w:w="4962" w:type="dxa"/>
          </w:tcPr>
          <w:p w14:paraId="0E608E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58CF54" w14:textId="63748648" w:rsidR="0085747A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9E74E0F" w14:textId="77777777" w:rsidTr="00923D7D">
        <w:tc>
          <w:tcPr>
            <w:tcW w:w="4962" w:type="dxa"/>
          </w:tcPr>
          <w:p w14:paraId="3066642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1DD0FC" w14:textId="085064A8" w:rsidR="0085747A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9AA484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A29EE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B80EF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921FE6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41AF600" w14:textId="77777777" w:rsidTr="0071620A">
        <w:trPr>
          <w:trHeight w:val="397"/>
        </w:trPr>
        <w:tc>
          <w:tcPr>
            <w:tcW w:w="3544" w:type="dxa"/>
          </w:tcPr>
          <w:p w14:paraId="1829A0D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00D2A4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7C57845" w14:textId="77777777" w:rsidTr="0071620A">
        <w:trPr>
          <w:trHeight w:val="397"/>
        </w:trPr>
        <w:tc>
          <w:tcPr>
            <w:tcW w:w="3544" w:type="dxa"/>
          </w:tcPr>
          <w:p w14:paraId="795C37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CB854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DA3C9B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7EDC8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0DF1F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2C9ED2B" w14:textId="77777777" w:rsidTr="0071620A">
        <w:trPr>
          <w:trHeight w:val="397"/>
        </w:trPr>
        <w:tc>
          <w:tcPr>
            <w:tcW w:w="7513" w:type="dxa"/>
          </w:tcPr>
          <w:p w14:paraId="7768611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244C6D" w14:textId="77777777" w:rsidR="00110C82" w:rsidRDefault="00110C82" w:rsidP="00110C8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Kozłowski,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Przyszłość ekorozwoju,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KUL, Lublin 2005.</w:t>
            </w:r>
          </w:p>
          <w:p w14:paraId="191E5AD9" w14:textId="77777777" w:rsidR="00110C82" w:rsidRDefault="00110C82" w:rsidP="00110C8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Kozłowski,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Ekorozwój. Wyzwanie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2002.</w:t>
            </w:r>
          </w:p>
          <w:p w14:paraId="6AD4DA5C" w14:textId="09A7E1B5" w:rsidR="00110C82" w:rsidRPr="009C54AE" w:rsidRDefault="00110C82" w:rsidP="00110C8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Żywiołowe rozprzestrzenianie się miast: narastający problem aglomeracji miejskich w Polsce</w:t>
            </w:r>
            <w:r w:rsidR="007750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="007750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Kozłowski (red.), Wyd. Ekonomia i środowisko, Białystok 2006.</w:t>
            </w:r>
          </w:p>
        </w:tc>
      </w:tr>
      <w:tr w:rsidR="0085747A" w:rsidRPr="009C54AE" w14:paraId="5E802858" w14:textId="77777777" w:rsidTr="0071620A">
        <w:trPr>
          <w:trHeight w:val="397"/>
        </w:trPr>
        <w:tc>
          <w:tcPr>
            <w:tcW w:w="7513" w:type="dxa"/>
          </w:tcPr>
          <w:p w14:paraId="471C757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960162" w14:textId="77777777" w:rsidR="007750BC" w:rsidRPr="007750BC" w:rsidRDefault="007750BC" w:rsidP="007750B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Piątek,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Ekofilozofia,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Wyd. Uniw. Jagiellońskiego, Kraków 2008.</w:t>
            </w:r>
          </w:p>
          <w:p w14:paraId="179C33E9" w14:textId="613018B8" w:rsidR="007750BC" w:rsidRPr="009C54AE" w:rsidRDefault="007750BC" w:rsidP="007750B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Zhang Yunfei, Li Na,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Zielony rozwój,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tłum. J. Kułaczkowski, Wyd. Time Marszałek Group, Toruń 2019.</w:t>
            </w:r>
          </w:p>
        </w:tc>
      </w:tr>
    </w:tbl>
    <w:p w14:paraId="75989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40D6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7DA26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9DF1A" w14:textId="77777777" w:rsidR="008C767C" w:rsidRDefault="008C767C" w:rsidP="00C16ABF">
      <w:pPr>
        <w:spacing w:after="0" w:line="240" w:lineRule="auto"/>
      </w:pPr>
      <w:r>
        <w:separator/>
      </w:r>
    </w:p>
  </w:endnote>
  <w:endnote w:type="continuationSeparator" w:id="0">
    <w:p w14:paraId="74072041" w14:textId="77777777" w:rsidR="008C767C" w:rsidRDefault="008C767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153CD" w14:textId="77777777" w:rsidR="008C767C" w:rsidRDefault="008C767C" w:rsidP="00C16ABF">
      <w:pPr>
        <w:spacing w:after="0" w:line="240" w:lineRule="auto"/>
      </w:pPr>
      <w:r>
        <w:separator/>
      </w:r>
    </w:p>
  </w:footnote>
  <w:footnote w:type="continuationSeparator" w:id="0">
    <w:p w14:paraId="66DB57C3" w14:textId="77777777" w:rsidR="008C767C" w:rsidRDefault="008C767C" w:rsidP="00C16ABF">
      <w:pPr>
        <w:spacing w:after="0" w:line="240" w:lineRule="auto"/>
      </w:pPr>
      <w:r>
        <w:continuationSeparator/>
      </w:r>
    </w:p>
  </w:footnote>
  <w:footnote w:id="1">
    <w:p w14:paraId="63EC645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7F6C64"/>
    <w:multiLevelType w:val="hybridMultilevel"/>
    <w:tmpl w:val="39FE3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A75DFC"/>
    <w:multiLevelType w:val="hybridMultilevel"/>
    <w:tmpl w:val="C874C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61606"/>
    <w:multiLevelType w:val="hybridMultilevel"/>
    <w:tmpl w:val="DF30B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595"/>
    <w:rsid w:val="000048FD"/>
    <w:rsid w:val="000077B4"/>
    <w:rsid w:val="00015B8F"/>
    <w:rsid w:val="00022ECE"/>
    <w:rsid w:val="000318B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C8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80D41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01F5"/>
    <w:rsid w:val="004D5282"/>
    <w:rsid w:val="004F1551"/>
    <w:rsid w:val="004F55A3"/>
    <w:rsid w:val="0050496F"/>
    <w:rsid w:val="00513B6F"/>
    <w:rsid w:val="00517C63"/>
    <w:rsid w:val="005363C4"/>
    <w:rsid w:val="00536BDE"/>
    <w:rsid w:val="00542D94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0BC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17712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67C"/>
    <w:rsid w:val="008D06A7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613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36E"/>
    <w:rsid w:val="00A7515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1DC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C73C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DF7A20"/>
    <w:rsid w:val="00E129B8"/>
    <w:rsid w:val="00E21E7D"/>
    <w:rsid w:val="00E22FBC"/>
    <w:rsid w:val="00E24BF5"/>
    <w:rsid w:val="00E25338"/>
    <w:rsid w:val="00E51E44"/>
    <w:rsid w:val="00E63348"/>
    <w:rsid w:val="00E668F7"/>
    <w:rsid w:val="00E77E88"/>
    <w:rsid w:val="00E8107D"/>
    <w:rsid w:val="00E9398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0E37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2433D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6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18098-44B2-4FA5-8502-20614524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154</TotalTime>
  <Pages>4</Pages>
  <Words>874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Balcerak</cp:lastModifiedBy>
  <cp:revision>10</cp:revision>
  <cp:lastPrinted>2019-02-06T12:12:00Z</cp:lastPrinted>
  <dcterms:created xsi:type="dcterms:W3CDTF">2020-10-21T18:58:00Z</dcterms:created>
  <dcterms:modified xsi:type="dcterms:W3CDTF">2021-01-27T14:48:00Z</dcterms:modified>
</cp:coreProperties>
</file>